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Pr="00B61515" w:rsidRDefault="00B3694B">
      <w:r>
        <w:t>MA119 Lab</w:t>
      </w:r>
      <w:bookmarkStart w:id="0" w:name="_GoBack"/>
      <w:bookmarkEnd w:id="0"/>
    </w:p>
    <w:p w:rsidR="007666AF" w:rsidRPr="00B61515" w:rsidRDefault="007666AF">
      <w:r w:rsidRPr="00B61515">
        <w:t>Critical Thinking Questions</w:t>
      </w:r>
    </w:p>
    <w:p w:rsidR="007666AF" w:rsidRPr="00B61515" w:rsidRDefault="007666AF">
      <w:r w:rsidRPr="00B61515">
        <w:t>Week 4</w:t>
      </w:r>
    </w:p>
    <w:p w:rsidR="00A136C2" w:rsidRPr="00B61515" w:rsidRDefault="00A136C2"/>
    <w:p w:rsidR="00A136C2" w:rsidRPr="00B61515" w:rsidRDefault="00986840" w:rsidP="00A136C2">
      <w:r w:rsidRPr="00B61515">
        <w:t>Name:                                                                           Date:</w:t>
      </w:r>
    </w:p>
    <w:p w:rsidR="00A136C2" w:rsidRPr="00B61515" w:rsidRDefault="00A136C2" w:rsidP="00A136C2">
      <w:pPr>
        <w:rPr>
          <w:b/>
          <w:color w:val="31849B" w:themeColor="accent5" w:themeShade="BF"/>
        </w:rPr>
      </w:pPr>
    </w:p>
    <w:p w:rsidR="00A136C2" w:rsidRPr="00B61515" w:rsidRDefault="00986840" w:rsidP="00A136C2">
      <w:pPr>
        <w:rPr>
          <w:b/>
          <w:color w:val="31849B" w:themeColor="accent5" w:themeShade="BF"/>
        </w:rPr>
      </w:pPr>
      <w:r w:rsidRPr="00B61515">
        <w:rPr>
          <w:b/>
          <w:color w:val="31849B" w:themeColor="accent5" w:themeShade="BF"/>
        </w:rPr>
        <w:t>Your answers must be in complete sentences without grammatical error, they must be well thought out, with specifics and details.</w:t>
      </w:r>
    </w:p>
    <w:p w:rsidR="007666AF" w:rsidRDefault="007666AF">
      <w:pPr>
        <w:rPr>
          <w:b/>
        </w:rPr>
      </w:pPr>
    </w:p>
    <w:p w:rsidR="007666AF" w:rsidRPr="00986840" w:rsidRDefault="007666AF" w:rsidP="007666AF">
      <w:pPr>
        <w:pStyle w:val="ListParagraph"/>
        <w:numPr>
          <w:ilvl w:val="0"/>
          <w:numId w:val="1"/>
        </w:numPr>
        <w:rPr>
          <w:b/>
        </w:rPr>
      </w:pPr>
      <w:r>
        <w:t>Why are red blood cells biconcave?</w:t>
      </w:r>
    </w:p>
    <w:p w:rsidR="00986840" w:rsidRDefault="00986840" w:rsidP="00986840">
      <w:pPr>
        <w:rPr>
          <w:b/>
        </w:rPr>
      </w:pPr>
    </w:p>
    <w:p w:rsidR="00986840" w:rsidRDefault="00986840" w:rsidP="00986840">
      <w:pPr>
        <w:rPr>
          <w:b/>
        </w:rPr>
      </w:pPr>
    </w:p>
    <w:p w:rsidR="00986840" w:rsidRPr="00986840" w:rsidRDefault="00986840" w:rsidP="00986840">
      <w:pPr>
        <w:rPr>
          <w:b/>
        </w:rPr>
      </w:pPr>
    </w:p>
    <w:p w:rsidR="007666AF" w:rsidRDefault="007666AF" w:rsidP="007666AF">
      <w:pPr>
        <w:rPr>
          <w:b/>
        </w:rPr>
      </w:pPr>
    </w:p>
    <w:p w:rsidR="007666AF" w:rsidRDefault="007666AF" w:rsidP="007666AF">
      <w:pPr>
        <w:rPr>
          <w:b/>
        </w:rPr>
      </w:pPr>
    </w:p>
    <w:p w:rsidR="007666AF" w:rsidRPr="007666AF" w:rsidRDefault="007666AF" w:rsidP="007666AF">
      <w:pPr>
        <w:pStyle w:val="ListParagraph"/>
        <w:numPr>
          <w:ilvl w:val="0"/>
          <w:numId w:val="1"/>
        </w:numPr>
        <w:rPr>
          <w:b/>
        </w:rPr>
      </w:pPr>
      <w:r>
        <w:t>Why is a WBC differential so important when making differential diagnoses?</w:t>
      </w:r>
    </w:p>
    <w:p w:rsidR="007666AF" w:rsidRDefault="007666AF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986840" w:rsidRDefault="00986840" w:rsidP="007666AF">
      <w:pPr>
        <w:rPr>
          <w:b/>
        </w:rPr>
      </w:pPr>
    </w:p>
    <w:p w:rsidR="007666AF" w:rsidRDefault="007666AF" w:rsidP="007666AF">
      <w:pPr>
        <w:rPr>
          <w:b/>
        </w:rPr>
      </w:pPr>
    </w:p>
    <w:p w:rsidR="007666AF" w:rsidRPr="007666AF" w:rsidRDefault="007666AF" w:rsidP="007666AF">
      <w:pPr>
        <w:pStyle w:val="ListParagraph"/>
        <w:numPr>
          <w:ilvl w:val="0"/>
          <w:numId w:val="1"/>
        </w:numPr>
        <w:rPr>
          <w:b/>
        </w:rPr>
      </w:pPr>
      <w:r>
        <w:t>Why are patients who have relatively normal hemoglobin but a low hematocrit given packed cells rather than whole blood?</w:t>
      </w:r>
    </w:p>
    <w:p w:rsidR="007666AF" w:rsidRDefault="007666AF" w:rsidP="007666AF">
      <w:pPr>
        <w:rPr>
          <w:b/>
        </w:rPr>
      </w:pPr>
    </w:p>
    <w:p w:rsidR="007666AF" w:rsidRDefault="007666AF" w:rsidP="00986840">
      <w:pPr>
        <w:ind w:left="720"/>
        <w:rPr>
          <w:b/>
        </w:rPr>
      </w:pPr>
      <w:r>
        <w:rPr>
          <w:b/>
        </w:rPr>
        <w:softHyphen/>
      </w:r>
    </w:p>
    <w:p w:rsidR="007666AF" w:rsidRDefault="007666AF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A37BC5" w:rsidRDefault="00A37BC5" w:rsidP="00A37BC5">
      <w:pPr>
        <w:rPr>
          <w:b/>
        </w:rPr>
      </w:pPr>
    </w:p>
    <w:p w:rsidR="00A37BC5" w:rsidRPr="00A37BC5" w:rsidRDefault="00A37BC5" w:rsidP="00A37BC5">
      <w:pPr>
        <w:pStyle w:val="ListParagraph"/>
        <w:numPr>
          <w:ilvl w:val="0"/>
          <w:numId w:val="1"/>
        </w:numPr>
        <w:rPr>
          <w:b/>
        </w:rPr>
      </w:pPr>
      <w:r>
        <w:t>What are the essential features of blood cells used in the differentiation of the cells?</w:t>
      </w:r>
    </w:p>
    <w:p w:rsidR="00A37BC5" w:rsidRDefault="00A37BC5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986840" w:rsidRDefault="00986840" w:rsidP="00A37BC5">
      <w:pPr>
        <w:pStyle w:val="ListParagraph"/>
      </w:pPr>
    </w:p>
    <w:p w:rsidR="00A37BC5" w:rsidRDefault="00A37BC5" w:rsidP="00A37BC5">
      <w:pPr>
        <w:rPr>
          <w:b/>
        </w:rPr>
      </w:pPr>
    </w:p>
    <w:p w:rsidR="00A37BC5" w:rsidRPr="00A37BC5" w:rsidRDefault="00A37BC5" w:rsidP="00A37BC5">
      <w:pPr>
        <w:pStyle w:val="ListParagraph"/>
        <w:numPr>
          <w:ilvl w:val="0"/>
          <w:numId w:val="1"/>
        </w:numPr>
        <w:rPr>
          <w:b/>
        </w:rPr>
      </w:pPr>
      <w:r>
        <w:t>What is the normal shape of a red blood cell? A white blood cell?</w:t>
      </w:r>
    </w:p>
    <w:p w:rsidR="00A37BC5" w:rsidRDefault="00A37BC5" w:rsidP="00A37BC5">
      <w:pPr>
        <w:pStyle w:val="ListParagraph"/>
      </w:pPr>
    </w:p>
    <w:p w:rsidR="00A37BC5" w:rsidRDefault="00A37BC5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986840" w:rsidP="00A37BC5">
      <w:pPr>
        <w:rPr>
          <w:b/>
        </w:rPr>
      </w:pPr>
    </w:p>
    <w:p w:rsidR="00986840" w:rsidRDefault="00B61515" w:rsidP="00986840">
      <w:pPr>
        <w:pStyle w:val="ListParagraph"/>
        <w:numPr>
          <w:ilvl w:val="0"/>
          <w:numId w:val="1"/>
        </w:numPr>
      </w:pPr>
      <w:r w:rsidRPr="00B61515">
        <w:lastRenderedPageBreak/>
        <w:t>Why are capillary punctures used to obtain a blood specimen from geriatric patients?</w:t>
      </w:r>
    </w:p>
    <w:p w:rsidR="00B61515" w:rsidRDefault="00B61515" w:rsidP="00B61515"/>
    <w:p w:rsidR="00B61515" w:rsidRDefault="00B61515" w:rsidP="00B61515"/>
    <w:p w:rsidR="00B61515" w:rsidRDefault="00B61515" w:rsidP="00B61515"/>
    <w:p w:rsidR="00B61515" w:rsidRDefault="00B61515" w:rsidP="00B61515"/>
    <w:p w:rsidR="00B61515" w:rsidRDefault="00B61515" w:rsidP="00B61515"/>
    <w:p w:rsidR="00B61515" w:rsidRDefault="00B61515" w:rsidP="00B61515"/>
    <w:p w:rsidR="00B61515" w:rsidRPr="00B61515" w:rsidRDefault="00B61515" w:rsidP="00B61515">
      <w:pPr>
        <w:pStyle w:val="ListParagraph"/>
        <w:numPr>
          <w:ilvl w:val="0"/>
          <w:numId w:val="1"/>
        </w:numPr>
      </w:pPr>
      <w:r>
        <w:t>Where is the primary site for the production of erythrocytes, granulocytes, and platelets?</w:t>
      </w:r>
    </w:p>
    <w:sectPr w:rsidR="00B61515" w:rsidRPr="00B6151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E4FF1"/>
    <w:multiLevelType w:val="hybridMultilevel"/>
    <w:tmpl w:val="5BA2B208"/>
    <w:lvl w:ilvl="0" w:tplc="543AC2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6AF"/>
    <w:rsid w:val="00031EDD"/>
    <w:rsid w:val="007666AF"/>
    <w:rsid w:val="00986840"/>
    <w:rsid w:val="00A136C2"/>
    <w:rsid w:val="00A37BC5"/>
    <w:rsid w:val="00B3694B"/>
    <w:rsid w:val="00B61515"/>
    <w:rsid w:val="00D9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5D17347-E8A5-4BC4-97F0-57FAFC12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7A2C9487</Template>
  <TotalTime>1</TotalTime>
  <Pages>2</Pages>
  <Words>127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M. Curtis</cp:lastModifiedBy>
  <cp:revision>2</cp:revision>
  <cp:lastPrinted>2014-10-23T20:04:00Z</cp:lastPrinted>
  <dcterms:created xsi:type="dcterms:W3CDTF">2020-07-28T12:36:00Z</dcterms:created>
  <dcterms:modified xsi:type="dcterms:W3CDTF">2020-07-28T12:36:00Z</dcterms:modified>
</cp:coreProperties>
</file>